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Pr="008F0998" w:rsidRDefault="007572FC" w:rsidP="007572FC">
      <w:pPr>
        <w:pStyle w:val="Docketnumber"/>
      </w:pPr>
      <w:r w:rsidRPr="008F0998">
        <w:t>DOCKET NO.</w:t>
      </w:r>
      <w:r w:rsidR="00E83416" w:rsidRPr="008F0998">
        <w:t xml:space="preserve"> 44512</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RPr="008F0998" w:rsidTr="009C1919">
        <w:tc>
          <w:tcPr>
            <w:tcW w:w="4608" w:type="dxa"/>
          </w:tcPr>
          <w:p w:rsidR="007572FC" w:rsidRPr="008F0998" w:rsidRDefault="00E83416" w:rsidP="00E83416">
            <w:pPr>
              <w:pStyle w:val="Docketstyle"/>
            </w:pPr>
            <w:r w:rsidRPr="008F0998">
              <w:rPr>
                <w:rFonts w:eastAsia="SimSun"/>
                <w:caps/>
              </w:rPr>
              <w:t>APPLICATION OF OAK FOREST HIGHLANDS, INC. AND FOREST OAKs MOBILE HOMES, LLC FOR SALE, TRANSFER, OR MERGER OF FACILITIES AND CERTIFICATE OF CONVENIENCE AND NECESSITY IN TRAVIS COUNTY</w:t>
            </w:r>
          </w:p>
        </w:tc>
        <w:tc>
          <w:tcPr>
            <w:tcW w:w="360" w:type="dxa"/>
          </w:tcPr>
          <w:p w:rsidR="007572FC" w:rsidRPr="008F0998" w:rsidRDefault="001E360C" w:rsidP="001E360C">
            <w:pPr>
              <w:pStyle w:val="Docketstyle"/>
            </w:pPr>
            <w:r w:rsidRPr="008F0998">
              <w:t>§</w:t>
            </w:r>
          </w:p>
          <w:p w:rsidR="001E360C" w:rsidRPr="008F0998" w:rsidRDefault="001E360C" w:rsidP="001E360C">
            <w:pPr>
              <w:pStyle w:val="Docketstyle"/>
            </w:pPr>
            <w:r w:rsidRPr="008F0998">
              <w:t>§</w:t>
            </w:r>
          </w:p>
          <w:p w:rsidR="001E360C" w:rsidRPr="008F0998" w:rsidRDefault="001E360C" w:rsidP="001E360C">
            <w:pPr>
              <w:pStyle w:val="Docketstyle"/>
            </w:pPr>
            <w:r w:rsidRPr="008F0998">
              <w:t>§</w:t>
            </w:r>
          </w:p>
          <w:p w:rsidR="00E83416" w:rsidRPr="008F0998" w:rsidRDefault="00E83416" w:rsidP="001E360C">
            <w:pPr>
              <w:pStyle w:val="Docketstyle"/>
            </w:pPr>
            <w:r w:rsidRPr="008F0998">
              <w:t>§§</w:t>
            </w:r>
          </w:p>
          <w:p w:rsidR="00E83416" w:rsidRPr="008F0998" w:rsidRDefault="00E83416" w:rsidP="001E360C">
            <w:pPr>
              <w:pStyle w:val="Docketstyle"/>
            </w:pPr>
            <w:r w:rsidRPr="008F0998">
              <w:t>§</w:t>
            </w:r>
          </w:p>
          <w:p w:rsidR="00E83416" w:rsidRPr="008F0998" w:rsidRDefault="00E83416" w:rsidP="001E360C">
            <w:pPr>
              <w:pStyle w:val="Docketstyle"/>
            </w:pPr>
            <w:r w:rsidRPr="008F0998">
              <w:t>§</w:t>
            </w:r>
          </w:p>
        </w:tc>
        <w:tc>
          <w:tcPr>
            <w:tcW w:w="4392" w:type="dxa"/>
          </w:tcPr>
          <w:p w:rsidR="007572FC" w:rsidRPr="008F0998" w:rsidRDefault="001E360C" w:rsidP="001E360C">
            <w:pPr>
              <w:pStyle w:val="DocketstylePUC"/>
            </w:pPr>
            <w:r w:rsidRPr="008F0998">
              <w:t>PUBLIC UTILITY COMMISSION</w:t>
            </w:r>
          </w:p>
          <w:p w:rsidR="001E360C" w:rsidRPr="008F0998" w:rsidRDefault="001E360C" w:rsidP="001E360C">
            <w:pPr>
              <w:pStyle w:val="DocketstylePUC"/>
            </w:pPr>
          </w:p>
          <w:p w:rsidR="001E360C" w:rsidRPr="008F0998" w:rsidRDefault="001E360C" w:rsidP="001E360C">
            <w:pPr>
              <w:pStyle w:val="DocketstylePUC"/>
            </w:pPr>
            <w:r w:rsidRPr="008F0998">
              <w:t>OF TEXAS</w:t>
            </w:r>
          </w:p>
        </w:tc>
      </w:tr>
    </w:tbl>
    <w:p w:rsidR="007572FC" w:rsidRPr="008F0998" w:rsidRDefault="00E83416" w:rsidP="00C54659">
      <w:pPr>
        <w:pStyle w:val="Titleoforder"/>
      </w:pPr>
      <w:r w:rsidRPr="008F0998">
        <w:t>NOTICE OF APPROVAL</w:t>
      </w:r>
    </w:p>
    <w:p w:rsidR="00F01E28" w:rsidRPr="008F0998" w:rsidRDefault="00F01E28" w:rsidP="00E83416">
      <w:pPr>
        <w:pStyle w:val="BodyText"/>
      </w:pPr>
      <w:r w:rsidRPr="008F0998">
        <w:t>This No</w:t>
      </w:r>
      <w:r w:rsidR="00E83416" w:rsidRPr="008F0998">
        <w:t>tice addresses the application</w:t>
      </w:r>
      <w:r w:rsidRPr="008F0998">
        <w:t xml:space="preserve"> of Oak Forest Highlands, Inc. (Oak Forest) and Forest Oaks Mobile Homes, LLC (Forest Oaks) for the sale, transfer, or merger of facilities and certificated service area in Travis County. </w:t>
      </w:r>
      <w:r w:rsidR="00E83416" w:rsidRPr="008F0998">
        <w:t xml:space="preserve"> </w:t>
      </w:r>
      <w:r w:rsidRPr="008F0998">
        <w:t>Public Utility Commission of Texas</w:t>
      </w:r>
      <w:r w:rsidR="00E83416" w:rsidRPr="008F0998">
        <w:t xml:space="preserve"> Staff </w:t>
      </w:r>
      <w:r w:rsidRPr="008F0998">
        <w:t>recommends approval of the application.</w:t>
      </w:r>
      <w:r w:rsidR="00E83416" w:rsidRPr="008F0998">
        <w:t xml:space="preserve">  The a</w:t>
      </w:r>
      <w:r w:rsidRPr="008F0998">
        <w:t>pplication</w:t>
      </w:r>
      <w:r w:rsidR="008F0998">
        <w:t>, as amended,</w:t>
      </w:r>
      <w:r w:rsidRPr="008F0998">
        <w:t xml:space="preserve"> is approved.</w:t>
      </w:r>
    </w:p>
    <w:p w:rsidR="00F01E28" w:rsidRPr="008F0998" w:rsidRDefault="00F01E28" w:rsidP="00E83416">
      <w:pPr>
        <w:pStyle w:val="BodyText"/>
      </w:pPr>
      <w:r w:rsidRPr="008F0998">
        <w:t>The Commission adopts the following findings of fact, conclusions of law, and ordering paragraphs:</w:t>
      </w:r>
    </w:p>
    <w:p w:rsidR="000439E2" w:rsidRPr="008D1724" w:rsidRDefault="000439E2" w:rsidP="000439E2">
      <w:pPr>
        <w:pStyle w:val="Heading1"/>
        <w:numPr>
          <w:ilvl w:val="0"/>
          <w:numId w:val="2"/>
        </w:numPr>
        <w:tabs>
          <w:tab w:val="clear" w:pos="3510"/>
          <w:tab w:val="num" w:pos="360"/>
        </w:tabs>
        <w:ind w:left="0"/>
      </w:pPr>
      <w:r>
        <w:t>Findings of Fact</w:t>
      </w:r>
    </w:p>
    <w:p w:rsidR="008F0998" w:rsidRDefault="008F0998" w:rsidP="008F0998">
      <w:pPr>
        <w:pStyle w:val="Heading7"/>
      </w:pPr>
      <w:r>
        <w:t>Procedural History</w:t>
      </w:r>
    </w:p>
    <w:p w:rsidR="00F01E28" w:rsidRPr="008F0998" w:rsidRDefault="00F01E28" w:rsidP="00F22CF6">
      <w:pPr>
        <w:pStyle w:val="FOFNumbered"/>
      </w:pPr>
      <w:r w:rsidRPr="008F0998">
        <w:t xml:space="preserve">On March 6, 2015, Oak Forest and Forest Oaks filed an </w:t>
      </w:r>
      <w:r w:rsidR="00E83416" w:rsidRPr="008F0998">
        <w:t xml:space="preserve">application for sale, transfer, or merger of facilities and certificate of convenience and necessity </w:t>
      </w:r>
      <w:r w:rsidR="00086B29">
        <w:t>in Travis County.</w:t>
      </w:r>
      <w:bookmarkStart w:id="0" w:name="_GoBack"/>
      <w:bookmarkEnd w:id="0"/>
    </w:p>
    <w:p w:rsidR="008F0998" w:rsidRDefault="008F0998" w:rsidP="00E83416">
      <w:pPr>
        <w:pStyle w:val="FOFNumbered"/>
      </w:pPr>
      <w:r>
        <w:rPr>
          <w:szCs w:val="24"/>
        </w:rPr>
        <w:t xml:space="preserve">Forest Oaks </w:t>
      </w:r>
      <w:r w:rsidR="002E2545">
        <w:rPr>
          <w:szCs w:val="24"/>
        </w:rPr>
        <w:t>seeks approval to</w:t>
      </w:r>
      <w:r>
        <w:rPr>
          <w:szCs w:val="24"/>
        </w:rPr>
        <w:t xml:space="preserve"> acquire all of the water system assets of Oak Forest.  Oak Forrest’s water certificate of convenience and necessity (CCN) No. 12086 will be transferred to Forest Oaks.</w:t>
      </w:r>
    </w:p>
    <w:p w:rsidR="00F01E28" w:rsidRPr="008F0998" w:rsidRDefault="00F01E28" w:rsidP="00771B34">
      <w:pPr>
        <w:pStyle w:val="FOFNumbered"/>
      </w:pPr>
      <w:r w:rsidRPr="008F0998">
        <w:t>On April 17, 2015</w:t>
      </w:r>
      <w:r w:rsidR="008F0998">
        <w:t xml:space="preserve"> and May 5, 20115,</w:t>
      </w:r>
      <w:r w:rsidRPr="008F0998">
        <w:t xml:space="preserve"> Forest Oaks filed supplemental documentation to cure deficiencies.</w:t>
      </w:r>
      <w:r w:rsidR="008F0998">
        <w:t xml:space="preserve">  </w:t>
      </w:r>
    </w:p>
    <w:p w:rsidR="00F01E28" w:rsidRPr="008F0998" w:rsidRDefault="00F01E28" w:rsidP="00E83416">
      <w:pPr>
        <w:pStyle w:val="FOFNumbered"/>
      </w:pPr>
      <w:r w:rsidRPr="008F0998">
        <w:t>On May 26, 2015</w:t>
      </w:r>
      <w:r w:rsidR="00086B29">
        <w:t xml:space="preserve">, </w:t>
      </w:r>
      <w:r w:rsidRPr="008F0998">
        <w:t>Order No. 3</w:t>
      </w:r>
      <w:r w:rsidR="00844D1A" w:rsidRPr="008F0998">
        <w:t xml:space="preserve"> was issued, deeming the </w:t>
      </w:r>
      <w:r w:rsidR="00086B29">
        <w:t xml:space="preserve">amended </w:t>
      </w:r>
      <w:r w:rsidR="00844D1A" w:rsidRPr="008F0998">
        <w:t>a</w:t>
      </w:r>
      <w:r w:rsidR="00086B29">
        <w:t>pplication administratively complete</w:t>
      </w:r>
      <w:r w:rsidR="002E2545">
        <w:t xml:space="preserve"> and adopting a procedural schedule.   </w:t>
      </w:r>
    </w:p>
    <w:p w:rsidR="00F01E28" w:rsidRPr="008F0998" w:rsidRDefault="00F01E28" w:rsidP="00E83416">
      <w:pPr>
        <w:pStyle w:val="FOFNumbered"/>
      </w:pPr>
      <w:r w:rsidRPr="008F0998">
        <w:t xml:space="preserve">On July 2, 2015, Professional Contract Services, Inc. (PCSI) filed objections to the </w:t>
      </w:r>
      <w:r w:rsidR="00844D1A" w:rsidRPr="008F0998">
        <w:t>a</w:t>
      </w:r>
      <w:r w:rsidRPr="008F0998">
        <w:t>pplication and requested a conditional public hearing.</w:t>
      </w:r>
    </w:p>
    <w:p w:rsidR="00F01E28" w:rsidRPr="008F0998" w:rsidRDefault="00F01E28" w:rsidP="00E83416">
      <w:pPr>
        <w:pStyle w:val="FOFNumbered"/>
      </w:pPr>
      <w:r w:rsidRPr="008F0998">
        <w:t>On July 20, 2015, Forest Oaks filed a response to PCSI's objections.</w:t>
      </w:r>
    </w:p>
    <w:p w:rsidR="00F01E28" w:rsidRPr="008F0998" w:rsidRDefault="00F01E28" w:rsidP="00E83416">
      <w:pPr>
        <w:pStyle w:val="FOFNumbered"/>
      </w:pPr>
      <w:r w:rsidRPr="008F0998">
        <w:lastRenderedPageBreak/>
        <w:t xml:space="preserve">On August 11, 2015, </w:t>
      </w:r>
      <w:r w:rsidR="002E2545">
        <w:t xml:space="preserve">Commission </w:t>
      </w:r>
      <w:r w:rsidRPr="008F0998">
        <w:t xml:space="preserve">Staff </w:t>
      </w:r>
      <w:r w:rsidR="002E2545">
        <w:t>responded</w:t>
      </w:r>
      <w:r w:rsidRPr="008F0998">
        <w:t xml:space="preserve"> to PCSI's objections.</w:t>
      </w:r>
    </w:p>
    <w:p w:rsidR="00F01E28" w:rsidRPr="008F0998" w:rsidRDefault="00F01E28" w:rsidP="00E83416">
      <w:pPr>
        <w:pStyle w:val="FOFNumbered"/>
      </w:pPr>
      <w:r w:rsidRPr="008F0998">
        <w:t>On August 13</w:t>
      </w:r>
      <w:r w:rsidR="00541CBF">
        <w:t>, 2015, Order No. 5 was issued</w:t>
      </w:r>
      <w:r w:rsidR="00086B29">
        <w:t>,</w:t>
      </w:r>
      <w:r w:rsidR="00541CBF">
        <w:t xml:space="preserve"> requesting</w:t>
      </w:r>
      <w:r w:rsidRPr="008F0998">
        <w:t xml:space="preserve"> </w:t>
      </w:r>
      <w:r w:rsidR="00541CBF">
        <w:t>clarification of</w:t>
      </w:r>
      <w:r w:rsidRPr="008F0998">
        <w:t xml:space="preserve"> whether PCSI intended to </w:t>
      </w:r>
      <w:r w:rsidR="00541CBF">
        <w:t xml:space="preserve">pursue or </w:t>
      </w:r>
      <w:r w:rsidRPr="008F0998">
        <w:t xml:space="preserve">withdraw PCSI's </w:t>
      </w:r>
      <w:r w:rsidR="00541CBF">
        <w:t xml:space="preserve">conditional </w:t>
      </w:r>
      <w:r w:rsidRPr="008F0998">
        <w:t>request for a hearing.</w:t>
      </w:r>
    </w:p>
    <w:p w:rsidR="00F01E28" w:rsidRPr="008F0998" w:rsidRDefault="00F01E28" w:rsidP="00E83416">
      <w:pPr>
        <w:pStyle w:val="FOFNumbered"/>
      </w:pPr>
      <w:r w:rsidRPr="008F0998">
        <w:t xml:space="preserve">On August 20, 2015, PCSI </w:t>
      </w:r>
      <w:r w:rsidR="002E2545">
        <w:t>withdrew</w:t>
      </w:r>
      <w:r w:rsidRPr="008F0998">
        <w:t xml:space="preserve"> its hearing request.</w:t>
      </w:r>
    </w:p>
    <w:p w:rsidR="00F01E28" w:rsidRDefault="00F01E28" w:rsidP="00E83416">
      <w:pPr>
        <w:pStyle w:val="FOFNumbered"/>
      </w:pPr>
      <w:r w:rsidRPr="008F0998">
        <w:t>On September 2</w:t>
      </w:r>
      <w:r w:rsidR="00541CBF">
        <w:t>8</w:t>
      </w:r>
      <w:r w:rsidRPr="008F0998">
        <w:t xml:space="preserve">, 2015, </w:t>
      </w:r>
      <w:r w:rsidR="00541CBF">
        <w:t>Order No. 9 was issued</w:t>
      </w:r>
      <w:r w:rsidR="00086B29">
        <w:t>,</w:t>
      </w:r>
      <w:r w:rsidR="00541CBF">
        <w:t xml:space="preserve"> approving the sale/transfer to proceed and instructing the applicants to provide monthly status reports and proof of the transaction when consummated.  </w:t>
      </w:r>
    </w:p>
    <w:p w:rsidR="00541CBF" w:rsidRDefault="00541CBF" w:rsidP="00E83416">
      <w:pPr>
        <w:pStyle w:val="FOFNumbered"/>
      </w:pPr>
      <w:r>
        <w:t xml:space="preserve">On December 29, 2015, </w:t>
      </w:r>
      <w:r w:rsidR="00086B29">
        <w:t xml:space="preserve">the </w:t>
      </w:r>
      <w:r>
        <w:t>applicants filed an executed bill of sale and closing documents.</w:t>
      </w:r>
    </w:p>
    <w:p w:rsidR="00541CBF" w:rsidRPr="008F0998" w:rsidRDefault="00541CBF" w:rsidP="00E83416">
      <w:pPr>
        <w:pStyle w:val="FOFNumbered"/>
      </w:pPr>
      <w:r>
        <w:rPr>
          <w:szCs w:val="24"/>
        </w:rPr>
        <w:t>On January 29, 2016, Order No. 10 was issued</w:t>
      </w:r>
      <w:r w:rsidR="00086B29">
        <w:rPr>
          <w:szCs w:val="24"/>
        </w:rPr>
        <w:t>,</w:t>
      </w:r>
      <w:r>
        <w:rPr>
          <w:szCs w:val="24"/>
        </w:rPr>
        <w:t xml:space="preserve"> </w:t>
      </w:r>
      <w:r w:rsidRPr="00767CA7">
        <w:rPr>
          <w:szCs w:val="24"/>
        </w:rPr>
        <w:t xml:space="preserve">finding </w:t>
      </w:r>
      <w:r w:rsidR="00086B29">
        <w:rPr>
          <w:szCs w:val="24"/>
        </w:rPr>
        <w:t xml:space="preserve">the </w:t>
      </w:r>
      <w:r w:rsidRPr="00767CA7">
        <w:rPr>
          <w:szCs w:val="24"/>
        </w:rPr>
        <w:t>closing documentation sufficient and establishing deadlines for final mapping</w:t>
      </w:r>
      <w:r>
        <w:rPr>
          <w:szCs w:val="24"/>
        </w:rPr>
        <w:t xml:space="preserve"> and</w:t>
      </w:r>
      <w:r w:rsidR="00086B29">
        <w:rPr>
          <w:szCs w:val="24"/>
        </w:rPr>
        <w:t xml:space="preserve"> consent</w:t>
      </w:r>
      <w:r w:rsidRPr="00767CA7">
        <w:rPr>
          <w:szCs w:val="24"/>
        </w:rPr>
        <w:t xml:space="preserve"> forms</w:t>
      </w:r>
      <w:r>
        <w:rPr>
          <w:szCs w:val="24"/>
        </w:rPr>
        <w:t>.</w:t>
      </w:r>
    </w:p>
    <w:p w:rsidR="00F01E28" w:rsidRPr="008F0998" w:rsidRDefault="00F01E28" w:rsidP="00487B87">
      <w:pPr>
        <w:pStyle w:val="FOFNumbered"/>
      </w:pPr>
      <w:r w:rsidRPr="008F0998">
        <w:t xml:space="preserve">On March 22, 2016, Delores Griffin of Oak Forest </w:t>
      </w:r>
      <w:r w:rsidR="002E2545">
        <w:t xml:space="preserve">and </w:t>
      </w:r>
      <w:r w:rsidR="002E2545" w:rsidRPr="008F0998">
        <w:t xml:space="preserve">Palmer Stevens of Forest Oaks </w:t>
      </w:r>
      <w:r w:rsidRPr="008F0998">
        <w:t>filed form</w:t>
      </w:r>
      <w:r w:rsidR="002E2545">
        <w:t>s</w:t>
      </w:r>
      <w:r w:rsidRPr="008F0998">
        <w:t xml:space="preserve"> consenting to t</w:t>
      </w:r>
      <w:r w:rsidR="002E2545">
        <w:t>he map, certificate, and tariff as prepared by Commission Staff.</w:t>
      </w:r>
    </w:p>
    <w:p w:rsidR="00F01E28" w:rsidRDefault="00F01E28" w:rsidP="00605891">
      <w:pPr>
        <w:pStyle w:val="FOFNumbered"/>
      </w:pPr>
      <w:r w:rsidRPr="008F0998">
        <w:t xml:space="preserve">On May 12, 2016, </w:t>
      </w:r>
      <w:r w:rsidR="002E2545" w:rsidRPr="008F0998">
        <w:t xml:space="preserve">Delores Griffin of Oak Forest </w:t>
      </w:r>
      <w:r w:rsidR="002E2545">
        <w:t xml:space="preserve">and </w:t>
      </w:r>
      <w:r w:rsidR="002E2545" w:rsidRPr="008F0998">
        <w:t xml:space="preserve">Palmer Stevens of Forest Oaks filed </w:t>
      </w:r>
      <w:r w:rsidRPr="008F0998">
        <w:t>revised consent forms</w:t>
      </w:r>
      <w:r w:rsidR="00086B29">
        <w:t>.</w:t>
      </w:r>
    </w:p>
    <w:p w:rsidR="002E2545" w:rsidRPr="00605891" w:rsidRDefault="002E2545" w:rsidP="00605891">
      <w:pPr>
        <w:kinsoku w:val="0"/>
        <w:overflowPunct w:val="0"/>
        <w:spacing w:before="120" w:line="360" w:lineRule="auto"/>
        <w:textAlignment w:val="baseline"/>
        <w:rPr>
          <w:b/>
          <w:bCs/>
          <w:i/>
          <w:iCs/>
        </w:rPr>
      </w:pPr>
      <w:r w:rsidRPr="00605891">
        <w:rPr>
          <w:b/>
          <w:bCs/>
          <w:i/>
          <w:iCs/>
          <w:u w:val="single"/>
        </w:rPr>
        <w:t>Notice</w:t>
      </w:r>
    </w:p>
    <w:p w:rsidR="002E2545" w:rsidRPr="00605891" w:rsidRDefault="002E2545" w:rsidP="00487B87">
      <w:pPr>
        <w:widowControl w:val="0"/>
        <w:numPr>
          <w:ilvl w:val="0"/>
          <w:numId w:val="14"/>
        </w:numPr>
        <w:kinsoku w:val="0"/>
        <w:overflowPunct w:val="0"/>
        <w:spacing w:line="360" w:lineRule="auto"/>
        <w:jc w:val="both"/>
        <w:textAlignment w:val="baseline"/>
      </w:pPr>
      <w:r w:rsidRPr="00605891">
        <w:t xml:space="preserve">Notice of the application was published in the </w:t>
      </w:r>
      <w:r w:rsidRPr="00605891">
        <w:rPr>
          <w:i/>
        </w:rPr>
        <w:t>Texas Register</w:t>
      </w:r>
      <w:r w:rsidRPr="00605891">
        <w:t xml:space="preserve"> </w:t>
      </w:r>
      <w:r w:rsidR="00605891" w:rsidRPr="00605891">
        <w:t>o</w:t>
      </w:r>
      <w:r w:rsidRPr="00605891">
        <w:t xml:space="preserve">n March </w:t>
      </w:r>
      <w:r w:rsidR="00605891" w:rsidRPr="00605891">
        <w:t>20</w:t>
      </w:r>
      <w:r w:rsidRPr="00605891">
        <w:t xml:space="preserve">, 2015. </w:t>
      </w:r>
    </w:p>
    <w:p w:rsidR="002E2545" w:rsidRDefault="002E2545" w:rsidP="00605891">
      <w:pPr>
        <w:pStyle w:val="FOFNumbered"/>
        <w:widowControl w:val="0"/>
        <w:numPr>
          <w:ilvl w:val="0"/>
          <w:numId w:val="14"/>
        </w:numPr>
        <w:kinsoku w:val="0"/>
        <w:overflowPunct w:val="0"/>
        <w:textAlignment w:val="baseline"/>
        <w:rPr>
          <w:szCs w:val="24"/>
        </w:rPr>
      </w:pPr>
      <w:r w:rsidRPr="00605891">
        <w:rPr>
          <w:szCs w:val="24"/>
        </w:rPr>
        <w:t>On June 25, 2015, Fo</w:t>
      </w:r>
      <w:r w:rsidR="00605891" w:rsidRPr="00605891">
        <w:rPr>
          <w:szCs w:val="24"/>
        </w:rPr>
        <w:t>rest Oaks filed affidavits attesting to the provision of mailed notice to all customer</w:t>
      </w:r>
      <w:r w:rsidR="00487B87">
        <w:rPr>
          <w:szCs w:val="24"/>
        </w:rPr>
        <w:t>s</w:t>
      </w:r>
      <w:r w:rsidR="00605891" w:rsidRPr="00605891">
        <w:rPr>
          <w:szCs w:val="24"/>
        </w:rPr>
        <w:t>, neighboring utilities</w:t>
      </w:r>
      <w:r w:rsidR="00086B29">
        <w:rPr>
          <w:szCs w:val="24"/>
        </w:rPr>
        <w:t>,</w:t>
      </w:r>
      <w:r w:rsidR="00605891" w:rsidRPr="00605891">
        <w:rPr>
          <w:szCs w:val="24"/>
        </w:rPr>
        <w:t xml:space="preserve"> and governmental entities on June 3, 2015.  In addition, </w:t>
      </w:r>
      <w:r w:rsidR="00086B29">
        <w:rPr>
          <w:szCs w:val="24"/>
        </w:rPr>
        <w:t>n</w:t>
      </w:r>
      <w:r w:rsidRPr="00605891">
        <w:rPr>
          <w:szCs w:val="24"/>
        </w:rPr>
        <w:t xml:space="preserve">otice was published in the </w:t>
      </w:r>
      <w:r w:rsidR="00605891" w:rsidRPr="00605891">
        <w:rPr>
          <w:i/>
          <w:szCs w:val="24"/>
        </w:rPr>
        <w:t>Austin Business Journal</w:t>
      </w:r>
      <w:r w:rsidR="00086B29">
        <w:rPr>
          <w:i/>
          <w:szCs w:val="24"/>
        </w:rPr>
        <w:t>,</w:t>
      </w:r>
      <w:r w:rsidRPr="00605891">
        <w:rPr>
          <w:szCs w:val="24"/>
        </w:rPr>
        <w:t xml:space="preserve"> </w:t>
      </w:r>
      <w:r w:rsidR="00605891" w:rsidRPr="00605891">
        <w:rPr>
          <w:szCs w:val="24"/>
        </w:rPr>
        <w:t>a newspaper generally circulated in Travis County</w:t>
      </w:r>
      <w:r w:rsidR="00086B29">
        <w:rPr>
          <w:szCs w:val="24"/>
        </w:rPr>
        <w:t>,</w:t>
      </w:r>
      <w:r w:rsidR="00605891" w:rsidRPr="00605891">
        <w:rPr>
          <w:szCs w:val="24"/>
        </w:rPr>
        <w:t xml:space="preserve"> </w:t>
      </w:r>
      <w:r w:rsidRPr="00605891">
        <w:rPr>
          <w:szCs w:val="24"/>
        </w:rPr>
        <w:t xml:space="preserve">on </w:t>
      </w:r>
      <w:r w:rsidR="00605891" w:rsidRPr="00605891">
        <w:rPr>
          <w:szCs w:val="24"/>
        </w:rPr>
        <w:t>June 12,</w:t>
      </w:r>
      <w:r w:rsidRPr="00605891">
        <w:rPr>
          <w:szCs w:val="24"/>
        </w:rPr>
        <w:t xml:space="preserve"> 2015 and </w:t>
      </w:r>
      <w:r w:rsidR="00605891" w:rsidRPr="00605891">
        <w:rPr>
          <w:szCs w:val="24"/>
        </w:rPr>
        <w:t>June 19, 2015.</w:t>
      </w:r>
    </w:p>
    <w:p w:rsidR="00487B87" w:rsidRPr="00767CA7" w:rsidRDefault="00487B87" w:rsidP="00487B87">
      <w:pPr>
        <w:pStyle w:val="Heading7"/>
      </w:pPr>
      <w:r w:rsidRPr="00767CA7">
        <w:t>Evidentiary Record</w:t>
      </w:r>
    </w:p>
    <w:p w:rsidR="00487B87" w:rsidRPr="00487B87" w:rsidRDefault="00487B87" w:rsidP="00487B87">
      <w:pPr>
        <w:pStyle w:val="FOFNumbered"/>
        <w:widowControl w:val="0"/>
        <w:numPr>
          <w:ilvl w:val="0"/>
          <w:numId w:val="19"/>
        </w:numPr>
        <w:kinsoku w:val="0"/>
        <w:overflowPunct w:val="0"/>
        <w:textAlignment w:val="baseline"/>
        <w:rPr>
          <w:szCs w:val="24"/>
        </w:rPr>
      </w:pPr>
      <w:r w:rsidRPr="00487B87">
        <w:rPr>
          <w:snapToGrid/>
          <w:szCs w:val="24"/>
        </w:rPr>
        <w:t xml:space="preserve">On June </w:t>
      </w:r>
      <w:r w:rsidR="00086B29">
        <w:rPr>
          <w:snapToGrid/>
          <w:szCs w:val="24"/>
        </w:rPr>
        <w:t>10</w:t>
      </w:r>
      <w:r w:rsidRPr="00487B87">
        <w:rPr>
          <w:snapToGrid/>
          <w:szCs w:val="24"/>
        </w:rPr>
        <w:t>, 2016, Order No. 15 was issued</w:t>
      </w:r>
      <w:r w:rsidR="00086B29">
        <w:rPr>
          <w:snapToGrid/>
          <w:szCs w:val="24"/>
        </w:rPr>
        <w:t>,</w:t>
      </w:r>
      <w:r w:rsidRPr="00487B87">
        <w:rPr>
          <w:snapToGrid/>
          <w:szCs w:val="24"/>
        </w:rPr>
        <w:t xml:space="preserve"> admitting evidence into the record.</w:t>
      </w:r>
    </w:p>
    <w:p w:rsidR="00605891" w:rsidRPr="00A90931" w:rsidRDefault="00605891" w:rsidP="00586DCD">
      <w:pPr>
        <w:pStyle w:val="Heading7"/>
      </w:pPr>
      <w:r w:rsidRPr="00A90931">
        <w:t>Informal Disposition</w:t>
      </w:r>
    </w:p>
    <w:p w:rsidR="00605891" w:rsidRPr="00131C85" w:rsidRDefault="00605891" w:rsidP="00487B87">
      <w:pPr>
        <w:widowControl w:val="0"/>
        <w:numPr>
          <w:ilvl w:val="0"/>
          <w:numId w:val="19"/>
        </w:numPr>
        <w:kinsoku w:val="0"/>
        <w:overflowPunct w:val="0"/>
        <w:spacing w:before="120" w:line="360" w:lineRule="auto"/>
        <w:jc w:val="both"/>
        <w:textAlignment w:val="baseline"/>
        <w:rPr>
          <w:spacing w:val="2"/>
        </w:rPr>
      </w:pPr>
      <w:r w:rsidRPr="00131C85">
        <w:rPr>
          <w:spacing w:val="2"/>
        </w:rPr>
        <w:t xml:space="preserve">More than 15 days have passed since completion of the notice </w:t>
      </w:r>
      <w:r>
        <w:rPr>
          <w:spacing w:val="2"/>
        </w:rPr>
        <w:t>in this application</w:t>
      </w:r>
      <w:r w:rsidRPr="00131C85">
        <w:rPr>
          <w:spacing w:val="2"/>
        </w:rPr>
        <w:t>.</w:t>
      </w:r>
    </w:p>
    <w:p w:rsidR="00605891" w:rsidRDefault="00605891" w:rsidP="00487B87">
      <w:pPr>
        <w:widowControl w:val="0"/>
        <w:numPr>
          <w:ilvl w:val="0"/>
          <w:numId w:val="19"/>
        </w:numPr>
        <w:kinsoku w:val="0"/>
        <w:overflowPunct w:val="0"/>
        <w:spacing w:before="120" w:line="360" w:lineRule="auto"/>
        <w:jc w:val="both"/>
        <w:textAlignment w:val="baseline"/>
        <w:rPr>
          <w:spacing w:val="2"/>
        </w:rPr>
      </w:pPr>
      <w:r>
        <w:rPr>
          <w:spacing w:val="2"/>
        </w:rPr>
        <w:t>Forrest Oaks, Oak Forrest</w:t>
      </w:r>
      <w:r w:rsidRPr="00131C85">
        <w:rPr>
          <w:spacing w:val="2"/>
        </w:rPr>
        <w:t>, and Commission Staff are the only parties to this proceeding.</w:t>
      </w:r>
    </w:p>
    <w:p w:rsidR="00F01E28" w:rsidRPr="00922E55" w:rsidRDefault="00922E55" w:rsidP="00922E55">
      <w:pPr>
        <w:pStyle w:val="FOFNumbered"/>
        <w:widowControl w:val="0"/>
        <w:numPr>
          <w:ilvl w:val="0"/>
          <w:numId w:val="20"/>
        </w:numPr>
        <w:kinsoku w:val="0"/>
        <w:overflowPunct w:val="0"/>
        <w:textAlignment w:val="baseline"/>
        <w:rPr>
          <w:sz w:val="23"/>
          <w:szCs w:val="23"/>
        </w:rPr>
      </w:pPr>
      <w:r w:rsidRPr="00630DEF">
        <w:t>No issues of fact or law remain disputed by any party</w:t>
      </w:r>
      <w:r w:rsidRPr="00131C85">
        <w:t xml:space="preserve">; therefore, no hearing </w:t>
      </w:r>
      <w:r>
        <w:t>i</w:t>
      </w:r>
      <w:r w:rsidRPr="00131C85">
        <w:t>s necessar</w:t>
      </w:r>
      <w:r>
        <w:t>y.</w:t>
      </w:r>
    </w:p>
    <w:p w:rsidR="00F01E28" w:rsidRPr="008F0998" w:rsidRDefault="000439E2" w:rsidP="007502B0">
      <w:pPr>
        <w:pStyle w:val="Heading1"/>
        <w:numPr>
          <w:ilvl w:val="0"/>
          <w:numId w:val="2"/>
        </w:numPr>
        <w:tabs>
          <w:tab w:val="clear" w:pos="3510"/>
          <w:tab w:val="num" w:pos="360"/>
          <w:tab w:val="num" w:pos="3960"/>
        </w:tabs>
        <w:ind w:left="0"/>
      </w:pPr>
      <w:r>
        <w:lastRenderedPageBreak/>
        <w:t>Conclusions of Law</w:t>
      </w:r>
    </w:p>
    <w:p w:rsidR="00F01E28" w:rsidRPr="008F0998" w:rsidRDefault="00F01E28" w:rsidP="00E83416">
      <w:pPr>
        <w:pStyle w:val="COLNumbered"/>
      </w:pPr>
      <w:r w:rsidRPr="008F0998">
        <w:t>The Commission has jurisdiction over this proceeding pursuant to TWC §§ 13.041, 13.246, 13.251, and 13.301.</w:t>
      </w:r>
    </w:p>
    <w:p w:rsidR="00F01E28" w:rsidRPr="008F0998" w:rsidRDefault="00F01E28" w:rsidP="00E83416">
      <w:pPr>
        <w:pStyle w:val="COLNumbered"/>
      </w:pPr>
      <w:r w:rsidRPr="008F0998">
        <w:t>Oak Forest is a water utility as defined in TWC § 13.002(24).</w:t>
      </w:r>
    </w:p>
    <w:p w:rsidR="00F01E28" w:rsidRPr="008F0998" w:rsidRDefault="00F01E28" w:rsidP="00E83416">
      <w:pPr>
        <w:pStyle w:val="COLNumbered"/>
      </w:pPr>
      <w:r w:rsidRPr="008F0998">
        <w:t>Public notice of the application was provided as required by TWC § 13.301(a)(2).</w:t>
      </w:r>
    </w:p>
    <w:p w:rsidR="00F01E28" w:rsidRPr="008F0998" w:rsidRDefault="00F01E28" w:rsidP="00E83416">
      <w:pPr>
        <w:pStyle w:val="COLNumbered"/>
      </w:pPr>
      <w:r w:rsidRPr="008F0998">
        <w:t>The application was processed in accordance with the requirements of the Administrative Procedures Act,</w:t>
      </w:r>
      <w:r w:rsidR="00844D1A" w:rsidRPr="008F0998">
        <w:rPr>
          <w:rStyle w:val="FootnoteReference"/>
        </w:rPr>
        <w:footnoteReference w:id="1"/>
      </w:r>
      <w:r w:rsidRPr="008F0998">
        <w:t xml:space="preserve"> TWC, and the Commission's rules.</w:t>
      </w:r>
    </w:p>
    <w:p w:rsidR="00F01E28" w:rsidRPr="008F0998" w:rsidRDefault="00F01E28" w:rsidP="00E83416">
      <w:pPr>
        <w:pStyle w:val="COLNumbered"/>
      </w:pPr>
      <w:r w:rsidRPr="008F0998">
        <w:t>Oak Forest and Forest Oaks completed the sale within 365 days from the date of the Commission's approval of the sale, consistent with 16 TAC § 24.112(e).</w:t>
      </w:r>
    </w:p>
    <w:p w:rsidR="00F01E28" w:rsidRPr="008F0998" w:rsidRDefault="00F01E28" w:rsidP="00E83416">
      <w:pPr>
        <w:pStyle w:val="COLNumbered"/>
      </w:pPr>
      <w:r w:rsidRPr="008F0998">
        <w:t xml:space="preserve">A public hearing on the </w:t>
      </w:r>
      <w:r w:rsidR="00844D1A" w:rsidRPr="008F0998">
        <w:t>a</w:t>
      </w:r>
      <w:r w:rsidRPr="008F0998">
        <w:t>pplication was not requested and was not necessary, consistent with TWC § 13.301(f) and 16 TAC § 24.109(f).</w:t>
      </w:r>
    </w:p>
    <w:p w:rsidR="00F01E28" w:rsidRPr="008F0998" w:rsidRDefault="00F01E28" w:rsidP="00E83416">
      <w:pPr>
        <w:pStyle w:val="COLNumbered"/>
      </w:pPr>
      <w:r w:rsidRPr="008F0998">
        <w:t>After consideration of the factors in TWC § 13.246(c), Forest Oaks has demonstrated adequate financial, managerial, and technical capability for providing adequate and continuous service to every consumer within its Forest Oaks' service area, and approval of the Application serves the public interest.</w:t>
      </w:r>
    </w:p>
    <w:p w:rsidR="00F01E28" w:rsidRDefault="00F01E28" w:rsidP="00E83416">
      <w:pPr>
        <w:pStyle w:val="COLNumbered"/>
      </w:pPr>
      <w:r w:rsidRPr="008F0998">
        <w:t>Oak Forest and Forest Oaks have demonstrated that the certificate transfer requested in this application is necessary for the service, accommodation, convenience, and safety of the public.</w:t>
      </w:r>
    </w:p>
    <w:p w:rsidR="00B62B79" w:rsidRPr="008F0998" w:rsidRDefault="00B62B79" w:rsidP="00870B91">
      <w:pPr>
        <w:pStyle w:val="COLNumbered"/>
      </w:pPr>
      <w:r w:rsidRPr="00A54819">
        <w:t xml:space="preserve">Under TWC §13.257(r) and </w:t>
      </w:r>
      <w:r w:rsidRPr="000439E2">
        <w:rPr>
          <w:rFonts w:eastAsia="SimSun"/>
        </w:rPr>
        <w:t>16 TAC § </w:t>
      </w:r>
      <w:r w:rsidRPr="00A54819">
        <w:t xml:space="preserve">24.106(f), </w:t>
      </w:r>
      <w:r w:rsidR="00922E55" w:rsidRPr="008F0998">
        <w:t xml:space="preserve">Forest Oaks </w:t>
      </w:r>
      <w:r w:rsidRPr="00A54819">
        <w:t>is required to record a cer</w:t>
      </w:r>
      <w:r>
        <w:t>tified copy of the approved CCN and map</w:t>
      </w:r>
      <w:r w:rsidRPr="00A54819">
        <w:t>, along with a boundary description of the service area in the real property records of each county in which the service area or a portion of the service area is located, and submit to the Commission evidence of the recording.</w:t>
      </w:r>
    </w:p>
    <w:p w:rsidR="00F01E28" w:rsidRPr="008F0998" w:rsidRDefault="00F01E28" w:rsidP="00E83416">
      <w:pPr>
        <w:pStyle w:val="COLNumbered"/>
      </w:pPr>
      <w:r w:rsidRPr="008F0998">
        <w:t>The requirements for informal disposition pursuant to 16 TAC § 22.35 have been met in this proceeding.</w:t>
      </w:r>
    </w:p>
    <w:p w:rsidR="000439E2" w:rsidRDefault="000439E2" w:rsidP="000439E2">
      <w:pPr>
        <w:pStyle w:val="Heading1"/>
        <w:numPr>
          <w:ilvl w:val="0"/>
          <w:numId w:val="2"/>
        </w:numPr>
        <w:tabs>
          <w:tab w:val="clear" w:pos="3510"/>
          <w:tab w:val="num" w:pos="360"/>
        </w:tabs>
        <w:ind w:left="0"/>
      </w:pPr>
      <w:r>
        <w:lastRenderedPageBreak/>
        <w:t xml:space="preserve">Ordering </w:t>
      </w:r>
      <w:r w:rsidRPr="005A20BD">
        <w:t>Paragraphs</w:t>
      </w:r>
    </w:p>
    <w:p w:rsidR="00F01E28" w:rsidRPr="008F0998" w:rsidRDefault="00F01E28" w:rsidP="00E83416">
      <w:pPr>
        <w:pStyle w:val="BodyText"/>
      </w:pPr>
      <w:r w:rsidRPr="008F0998">
        <w:t>In accordance with these findings of fact and conclusions of law, the Commission issues</w:t>
      </w:r>
      <w:r w:rsidR="00E83416" w:rsidRPr="008F0998">
        <w:t xml:space="preserve"> </w:t>
      </w:r>
      <w:r w:rsidR="00086B29">
        <w:t>the following Order</w:t>
      </w:r>
      <w:r w:rsidRPr="008F0998">
        <w:t>:</w:t>
      </w:r>
    </w:p>
    <w:p w:rsidR="00F01E28" w:rsidRPr="008F0998" w:rsidRDefault="00844D1A" w:rsidP="00B62B79">
      <w:pPr>
        <w:pStyle w:val="COLNumbered"/>
        <w:numPr>
          <w:ilvl w:val="0"/>
          <w:numId w:val="13"/>
        </w:numPr>
        <w:ind w:hanging="720"/>
      </w:pPr>
      <w:r w:rsidRPr="008F0998">
        <w:t>The a</w:t>
      </w:r>
      <w:r w:rsidR="00F01E28" w:rsidRPr="008F0998">
        <w:t>pplication</w:t>
      </w:r>
      <w:r w:rsidRPr="008F0998">
        <w:t>, as amended,</w:t>
      </w:r>
      <w:r w:rsidR="00F01E28" w:rsidRPr="008F0998">
        <w:t xml:space="preserve"> is approved.</w:t>
      </w:r>
    </w:p>
    <w:p w:rsidR="00F01E28" w:rsidRPr="008F0998" w:rsidRDefault="00F01E28" w:rsidP="00E83416">
      <w:pPr>
        <w:pStyle w:val="COLNumbered"/>
      </w:pPr>
      <w:r w:rsidRPr="008F0998">
        <w:t>Oak Forest's CCN No. 12086 water system and service area is transferred to Forest Oaks.</w:t>
      </w:r>
    </w:p>
    <w:p w:rsidR="00F01E28" w:rsidRDefault="00F01E28" w:rsidP="00E83416">
      <w:pPr>
        <w:pStyle w:val="COLNumbered"/>
      </w:pPr>
      <w:r w:rsidRPr="008F0998">
        <w:t>Forest Oaks shall serve every customer and applicant for service within the</w:t>
      </w:r>
      <w:r w:rsidR="00844D1A" w:rsidRPr="008F0998">
        <w:t xml:space="preserve"> </w:t>
      </w:r>
      <w:r w:rsidRPr="008F0998">
        <w:t>area covered by its CCN No. 12086, and such service shall be continuous and adequate.</w:t>
      </w:r>
    </w:p>
    <w:p w:rsidR="000439E2" w:rsidRPr="008F0998" w:rsidRDefault="00922E55" w:rsidP="00E83416">
      <w:pPr>
        <w:pStyle w:val="COLNumbered"/>
      </w:pPr>
      <w:r w:rsidRPr="008F0998">
        <w:t xml:space="preserve">Forest Oaks </w:t>
      </w:r>
      <w:r w:rsidR="000439E2" w:rsidRPr="00E7107B">
        <w:t xml:space="preserve">shall comply with the recording requirements in TWC </w:t>
      </w:r>
      <w:r w:rsidR="000439E2" w:rsidRPr="00E7107B">
        <w:rPr>
          <w:rFonts w:eastAsia="SimSun"/>
        </w:rPr>
        <w:t xml:space="preserve">§ 13.257(r) for the area in </w:t>
      </w:r>
      <w:r>
        <w:rPr>
          <w:rFonts w:eastAsia="SimSun"/>
        </w:rPr>
        <w:t>Travis</w:t>
      </w:r>
      <w:r w:rsidR="000439E2">
        <w:rPr>
          <w:rFonts w:eastAsia="SimSun"/>
        </w:rPr>
        <w:t xml:space="preserve"> County</w:t>
      </w:r>
      <w:r w:rsidR="000439E2" w:rsidRPr="00E7107B">
        <w:rPr>
          <w:rFonts w:eastAsia="SimSun"/>
        </w:rPr>
        <w:t xml:space="preserve"> affected by the application and submit to the Commission evidence of the recording </w:t>
      </w:r>
      <w:r w:rsidR="000439E2" w:rsidRPr="00E7107B">
        <w:t>no later than 31 days after receipt of this Notice</w:t>
      </w:r>
      <w:r w:rsidR="00086B29">
        <w:t>.</w:t>
      </w:r>
    </w:p>
    <w:p w:rsidR="00F01E28" w:rsidRPr="008F0998" w:rsidRDefault="00E83416" w:rsidP="00E83416">
      <w:pPr>
        <w:pStyle w:val="COLNumbered"/>
        <w:rPr>
          <w:sz w:val="19"/>
          <w:szCs w:val="19"/>
        </w:rPr>
      </w:pPr>
      <w:r w:rsidRPr="008F0998">
        <w:t>All other motions, requests for entry of specific findings of fact or conclusions of law, and any other requests for general or specific relief, if not expressly granted herein, are hereby denied</w:t>
      </w:r>
      <w:r w:rsidRPr="008F0998">
        <w:rPr>
          <w:noProof/>
        </w:rPr>
        <w:t>.</w:t>
      </w:r>
    </w:p>
    <w:p w:rsidR="00844D1A" w:rsidRPr="008F0998" w:rsidRDefault="00844D1A" w:rsidP="00844D1A">
      <w:pPr>
        <w:tabs>
          <w:tab w:val="left" w:pos="720"/>
          <w:tab w:val="left" w:pos="1440"/>
          <w:tab w:val="left" w:pos="2160"/>
          <w:tab w:val="left" w:pos="2880"/>
          <w:tab w:val="left" w:pos="4954"/>
          <w:tab w:val="left" w:pos="5760"/>
          <w:tab w:val="left" w:pos="7027"/>
        </w:tabs>
        <w:spacing w:before="240" w:line="360" w:lineRule="auto"/>
        <w:jc w:val="both"/>
        <w:rPr>
          <w:b/>
        </w:rPr>
      </w:pPr>
      <w:r w:rsidRPr="008F0998">
        <w:rPr>
          <w:b/>
        </w:rPr>
        <w:tab/>
        <w:t>SIGNED AT AUSTIN, TEXAS on the _________ day of June 2016.</w:t>
      </w:r>
    </w:p>
    <w:p w:rsidR="00844D1A" w:rsidRPr="008F0998" w:rsidRDefault="00844D1A" w:rsidP="00844D1A">
      <w:pPr>
        <w:tabs>
          <w:tab w:val="left" w:pos="720"/>
          <w:tab w:val="left" w:pos="1440"/>
          <w:tab w:val="left" w:pos="2160"/>
          <w:tab w:val="left" w:pos="2880"/>
          <w:tab w:val="left" w:pos="4954"/>
          <w:tab w:val="left" w:pos="5760"/>
          <w:tab w:val="left" w:pos="6912"/>
        </w:tabs>
        <w:rPr>
          <w:b/>
        </w:rPr>
      </w:pPr>
    </w:p>
    <w:p w:rsidR="00844D1A" w:rsidRPr="008F0998" w:rsidRDefault="00844D1A" w:rsidP="008248DC">
      <w:pPr>
        <w:tabs>
          <w:tab w:val="left" w:pos="720"/>
          <w:tab w:val="left" w:pos="1440"/>
          <w:tab w:val="left" w:pos="2160"/>
          <w:tab w:val="left" w:pos="2880"/>
          <w:tab w:val="left" w:pos="3600"/>
          <w:tab w:val="left" w:pos="4410"/>
          <w:tab w:val="left" w:pos="4590"/>
          <w:tab w:val="left" w:pos="6912"/>
        </w:tabs>
        <w:rPr>
          <w:b/>
        </w:rPr>
      </w:pPr>
      <w:r w:rsidRPr="008F0998">
        <w:rPr>
          <w:b/>
        </w:rPr>
        <w:tab/>
      </w:r>
      <w:r w:rsidRPr="008F0998">
        <w:rPr>
          <w:b/>
        </w:rPr>
        <w:tab/>
      </w:r>
      <w:r w:rsidRPr="008F0998">
        <w:rPr>
          <w:b/>
        </w:rPr>
        <w:tab/>
      </w:r>
      <w:r w:rsidRPr="008F0998">
        <w:rPr>
          <w:b/>
        </w:rPr>
        <w:tab/>
      </w:r>
      <w:r w:rsidRPr="008F0998">
        <w:rPr>
          <w:b/>
        </w:rPr>
        <w:tab/>
      </w:r>
      <w:r w:rsidRPr="008F0998">
        <w:rPr>
          <w:b/>
        </w:rPr>
        <w:tab/>
        <w:t>PUBLIC UTILITY COMMISSION OF TEXAS</w:t>
      </w:r>
    </w:p>
    <w:p w:rsidR="00844D1A" w:rsidRPr="008F0998" w:rsidRDefault="00844D1A" w:rsidP="00844D1A">
      <w:pPr>
        <w:tabs>
          <w:tab w:val="left" w:pos="720"/>
          <w:tab w:val="left" w:pos="1440"/>
          <w:tab w:val="left" w:pos="2160"/>
          <w:tab w:val="left" w:pos="2880"/>
          <w:tab w:val="left" w:pos="4954"/>
          <w:tab w:val="left" w:pos="5760"/>
          <w:tab w:val="left" w:pos="6912"/>
        </w:tabs>
        <w:rPr>
          <w:b/>
        </w:rPr>
      </w:pPr>
    </w:p>
    <w:p w:rsidR="00844D1A" w:rsidRPr="008F0998" w:rsidRDefault="00844D1A" w:rsidP="00844D1A">
      <w:pPr>
        <w:tabs>
          <w:tab w:val="left" w:pos="720"/>
          <w:tab w:val="left" w:pos="1440"/>
          <w:tab w:val="left" w:pos="2160"/>
          <w:tab w:val="left" w:pos="2880"/>
          <w:tab w:val="left" w:pos="4954"/>
          <w:tab w:val="left" w:pos="5760"/>
          <w:tab w:val="left" w:pos="6912"/>
        </w:tabs>
        <w:rPr>
          <w:b/>
        </w:rPr>
      </w:pPr>
    </w:p>
    <w:p w:rsidR="00844D1A" w:rsidRPr="008F0998" w:rsidRDefault="00844D1A" w:rsidP="00844D1A">
      <w:pPr>
        <w:tabs>
          <w:tab w:val="left" w:pos="720"/>
          <w:tab w:val="left" w:pos="1440"/>
          <w:tab w:val="left" w:pos="2160"/>
          <w:tab w:val="left" w:pos="2880"/>
          <w:tab w:val="left" w:pos="4954"/>
          <w:tab w:val="left" w:pos="5760"/>
          <w:tab w:val="left" w:pos="6912"/>
        </w:tabs>
        <w:rPr>
          <w:b/>
        </w:rPr>
      </w:pPr>
    </w:p>
    <w:p w:rsidR="00844D1A" w:rsidRPr="008F0998" w:rsidRDefault="00844D1A" w:rsidP="00844D1A">
      <w:pPr>
        <w:tabs>
          <w:tab w:val="left" w:pos="720"/>
          <w:tab w:val="left" w:pos="1440"/>
          <w:tab w:val="left" w:pos="2160"/>
          <w:tab w:val="left" w:pos="4410"/>
          <w:tab w:val="left" w:pos="4954"/>
          <w:tab w:val="left" w:pos="5760"/>
          <w:tab w:val="left" w:pos="6912"/>
        </w:tabs>
        <w:rPr>
          <w:b/>
        </w:rPr>
      </w:pPr>
      <w:r w:rsidRPr="008F0998">
        <w:rPr>
          <w:b/>
        </w:rPr>
        <w:tab/>
      </w:r>
      <w:r w:rsidRPr="008F0998">
        <w:rPr>
          <w:b/>
        </w:rPr>
        <w:tab/>
      </w:r>
      <w:r w:rsidRPr="008F0998">
        <w:rPr>
          <w:b/>
        </w:rPr>
        <w:tab/>
      </w:r>
      <w:r w:rsidRPr="008F0998">
        <w:rPr>
          <w:b/>
        </w:rPr>
        <w:tab/>
        <w:t>_________________________________________</w:t>
      </w:r>
    </w:p>
    <w:p w:rsidR="008248DC" w:rsidRDefault="008248DC" w:rsidP="008248DC">
      <w:pPr>
        <w:pStyle w:val="FilePath"/>
        <w:tabs>
          <w:tab w:val="left" w:pos="4410"/>
        </w:tabs>
        <w:spacing w:before="0"/>
        <w:rPr>
          <w:b/>
          <w:sz w:val="24"/>
          <w:szCs w:val="24"/>
        </w:rPr>
      </w:pPr>
      <w:r>
        <w:rPr>
          <w:b/>
          <w:sz w:val="24"/>
          <w:szCs w:val="24"/>
        </w:rPr>
        <w:tab/>
        <w:t>STEPHANIE FRAZZELL</w:t>
      </w:r>
    </w:p>
    <w:p w:rsidR="008248DC" w:rsidRPr="00844322" w:rsidRDefault="008248DC" w:rsidP="008248DC">
      <w:pPr>
        <w:pStyle w:val="FilePath"/>
        <w:tabs>
          <w:tab w:val="left" w:pos="4410"/>
        </w:tabs>
        <w:spacing w:before="0"/>
        <w:rPr>
          <w:sz w:val="24"/>
          <w:szCs w:val="24"/>
        </w:rPr>
      </w:pPr>
      <w:r>
        <w:rPr>
          <w:b/>
          <w:sz w:val="24"/>
          <w:szCs w:val="24"/>
        </w:rPr>
        <w:tab/>
      </w:r>
      <w:r w:rsidRPr="00844322">
        <w:rPr>
          <w:b/>
          <w:sz w:val="24"/>
          <w:szCs w:val="24"/>
        </w:rPr>
        <w:t>ADMINISTRATIVE LAW JUDGE</w:t>
      </w:r>
      <w:r w:rsidRPr="00844322">
        <w:rPr>
          <w:sz w:val="24"/>
          <w:szCs w:val="24"/>
        </w:rPr>
        <w:t xml:space="preserve"> </w:t>
      </w:r>
      <w:r>
        <w:rPr>
          <w:b/>
        </w:rPr>
        <w:t xml:space="preserve"> </w:t>
      </w:r>
      <w:r w:rsidRPr="00844322">
        <w:rPr>
          <w:sz w:val="24"/>
          <w:szCs w:val="24"/>
        </w:rPr>
        <w:t xml:space="preserve"> </w:t>
      </w:r>
    </w:p>
    <w:p w:rsidR="00844D1A" w:rsidRPr="008F0998" w:rsidRDefault="008248DC" w:rsidP="008248DC">
      <w:pPr>
        <w:pStyle w:val="FilePath"/>
        <w:tabs>
          <w:tab w:val="left" w:pos="4410"/>
        </w:tabs>
        <w:spacing w:before="0"/>
        <w:rPr>
          <w:b/>
          <w:szCs w:val="24"/>
        </w:rPr>
      </w:pPr>
      <w:r>
        <w:rPr>
          <w:b/>
          <w:sz w:val="24"/>
          <w:szCs w:val="24"/>
        </w:rPr>
        <w:t xml:space="preserve"> </w:t>
      </w:r>
    </w:p>
    <w:p w:rsidR="00160DCD" w:rsidRPr="008F0998" w:rsidRDefault="00160DCD" w:rsidP="00160DCD"/>
    <w:p w:rsidR="00160DCD" w:rsidRPr="008F0998" w:rsidRDefault="00160DCD" w:rsidP="00160DCD"/>
    <w:p w:rsidR="00FE4318" w:rsidRPr="008F0998" w:rsidRDefault="00FE4318" w:rsidP="0062202F">
      <w:pPr>
        <w:pStyle w:val="EndMatter"/>
      </w:pPr>
      <w:r w:rsidRPr="008F0998">
        <w:t>W2013</w:t>
      </w:r>
    </w:p>
    <w:p w:rsidR="00160DCD" w:rsidRPr="008F0998" w:rsidRDefault="00F22CF6" w:rsidP="0062202F">
      <w:pPr>
        <w:pStyle w:val="EndMatter"/>
      </w:pPr>
      <w:fldSimple w:instr=" FILENAME  \* Lower \p  \* MERGEFORMAT ">
        <w:r w:rsidR="00586DCD">
          <w:rPr>
            <w:noProof/>
          </w:rPr>
          <w:t>q:\cadm\docket management\water\stm\44xxx\44512 noa.docx</w:t>
        </w:r>
      </w:fldSimple>
    </w:p>
    <w:sectPr w:rsidR="00160DCD" w:rsidRPr="008F0998" w:rsidSect="008F0998">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1E28" w:rsidRDefault="00F01E28" w:rsidP="00D03394">
      <w:r>
        <w:separator/>
      </w:r>
    </w:p>
  </w:endnote>
  <w:endnote w:type="continuationSeparator" w:id="0">
    <w:p w:rsidR="00F01E28" w:rsidRDefault="00F01E28"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1E28" w:rsidRDefault="00F01E28" w:rsidP="00D03394">
      <w:r>
        <w:separator/>
      </w:r>
    </w:p>
  </w:footnote>
  <w:footnote w:type="continuationSeparator" w:id="0">
    <w:p w:rsidR="00F01E28" w:rsidRDefault="00F01E28" w:rsidP="00D03394">
      <w:r>
        <w:continuationSeparator/>
      </w:r>
    </w:p>
  </w:footnote>
  <w:footnote w:id="1">
    <w:p w:rsidR="00844D1A" w:rsidRDefault="00844D1A" w:rsidP="008617AA">
      <w:pPr>
        <w:pStyle w:val="FootnoteText"/>
        <w:spacing w:before="120"/>
      </w:pPr>
      <w:r>
        <w:rPr>
          <w:rStyle w:val="FootnoteReference"/>
        </w:rPr>
        <w:footnoteRef/>
      </w:r>
      <w:r>
        <w:t xml:space="preserve">  </w:t>
      </w:r>
      <w:r>
        <w:rPr>
          <w:rFonts w:eastAsia="Times New Roman"/>
        </w:rPr>
        <w:t xml:space="preserve">Administrative Procedure Act, </w:t>
      </w:r>
      <w:r>
        <w:t xml:space="preserve">Tex. Gov’t Code Ann. </w:t>
      </w:r>
      <w:r>
        <w:rPr>
          <w:rFonts w:eastAsia="Times New Roman"/>
        </w:rPr>
        <w:t>§§</w:t>
      </w:r>
      <w:r>
        <w:t xml:space="preserve"> 2001.001-.902 (West </w:t>
      </w:r>
      <w:r>
        <w:rPr>
          <w:rFonts w:eastAsia="Times New Roman"/>
        </w:rPr>
        <w:t>2008 &amp; Supp. 2015).</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Docket No. </w:t>
    </w:r>
    <w:r w:rsidR="00922E55">
      <w:t>44512</w:t>
    </w:r>
    <w:r>
      <w:tab/>
    </w:r>
    <w:r w:rsidR="00922E55">
      <w:t>Notice of Approval</w:t>
    </w:r>
    <w:r>
      <w:tab/>
      <w:t xml:space="preserve">Page </w:t>
    </w:r>
    <w:r>
      <w:fldChar w:fldCharType="begin"/>
    </w:r>
    <w:r>
      <w:instrText xml:space="preserve"> PAGE   \* MERGEFORMAT </w:instrText>
    </w:r>
    <w:r>
      <w:fldChar w:fldCharType="separate"/>
    </w:r>
    <w:r w:rsidR="00086B29">
      <w:rPr>
        <w:noProof/>
      </w:rPr>
      <w:t>4</w:t>
    </w:r>
    <w:r>
      <w:fldChar w:fldCharType="end"/>
    </w:r>
    <w:r>
      <w:t xml:space="preserve"> of </w:t>
    </w:r>
    <w:fldSimple w:instr=" NUMPAGES   \* MERGEFORMAT ">
      <w:r w:rsidR="00086B29">
        <w:rPr>
          <w:noProof/>
        </w:rPr>
        <w:t>4</w:t>
      </w:r>
    </w:fldSimple>
  </w:p>
  <w:p w:rsidR="00ED04FC" w:rsidRDefault="00ED04FC">
    <w:pPr>
      <w:pStyle w:val="Header"/>
    </w:pPr>
  </w:p>
  <w:p w:rsidR="00922E55" w:rsidRDefault="00922E55">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C974120C"/>
    <w:lvl w:ilvl="0">
      <w:start w:val="1"/>
      <w:numFmt w:val="decimal"/>
      <w:lvlText w:val="%1."/>
      <w:lvlJc w:val="left"/>
      <w:pPr>
        <w:tabs>
          <w:tab w:val="num" w:pos="720"/>
        </w:tabs>
        <w:ind w:left="720" w:hanging="720"/>
      </w:pPr>
    </w:lvl>
  </w:abstractNum>
  <w:abstractNum w:abstractNumId="1" w15:restartNumberingAfterBreak="0">
    <w:nsid w:val="01CA75BC"/>
    <w:multiLevelType w:val="singleLevel"/>
    <w:tmpl w:val="2033D7E6"/>
    <w:lvl w:ilvl="0">
      <w:start w:val="1"/>
      <w:numFmt w:val="decimal"/>
      <w:lvlText w:val="%1."/>
      <w:lvlJc w:val="left"/>
      <w:pPr>
        <w:tabs>
          <w:tab w:val="num" w:pos="576"/>
        </w:tabs>
        <w:ind w:left="576" w:hanging="432"/>
      </w:pPr>
      <w:rPr>
        <w:snapToGrid/>
        <w:sz w:val="23"/>
        <w:szCs w:val="23"/>
      </w:rPr>
    </w:lvl>
  </w:abstractNum>
  <w:abstractNum w:abstractNumId="2" w15:restartNumberingAfterBreak="0">
    <w:nsid w:val="034571E6"/>
    <w:multiLevelType w:val="singleLevel"/>
    <w:tmpl w:val="FF48FB40"/>
    <w:lvl w:ilvl="0">
      <w:start w:val="15"/>
      <w:numFmt w:val="decimal"/>
      <w:lvlText w:val="%1."/>
      <w:lvlJc w:val="left"/>
      <w:pPr>
        <w:tabs>
          <w:tab w:val="num" w:pos="720"/>
        </w:tabs>
        <w:ind w:left="720" w:hanging="720"/>
      </w:pPr>
      <w:rPr>
        <w:rFonts w:hint="default"/>
        <w:snapToGrid/>
        <w:spacing w:val="1"/>
        <w:sz w:val="23"/>
        <w:szCs w:val="23"/>
      </w:rPr>
    </w:lvl>
  </w:abstractNum>
  <w:abstractNum w:abstractNumId="3" w15:restartNumberingAfterBreak="0">
    <w:nsid w:val="045E2F27"/>
    <w:multiLevelType w:val="singleLevel"/>
    <w:tmpl w:val="0FBFAE32"/>
    <w:lvl w:ilvl="0">
      <w:start w:val="1"/>
      <w:numFmt w:val="decimal"/>
      <w:lvlText w:val="%1."/>
      <w:lvlJc w:val="left"/>
      <w:pPr>
        <w:tabs>
          <w:tab w:val="num" w:pos="792"/>
        </w:tabs>
        <w:ind w:left="792" w:hanging="648"/>
      </w:pPr>
      <w:rPr>
        <w:snapToGrid/>
        <w:spacing w:val="4"/>
        <w:sz w:val="23"/>
        <w:szCs w:val="23"/>
      </w:rPr>
    </w:lvl>
  </w:abstractNum>
  <w:abstractNum w:abstractNumId="4" w15:restartNumberingAfterBreak="0">
    <w:nsid w:val="0461EAC2"/>
    <w:multiLevelType w:val="singleLevel"/>
    <w:tmpl w:val="0B2F2E82"/>
    <w:lvl w:ilvl="0">
      <w:start w:val="10"/>
      <w:numFmt w:val="decimal"/>
      <w:lvlText w:val="%1."/>
      <w:lvlJc w:val="left"/>
      <w:pPr>
        <w:tabs>
          <w:tab w:val="num" w:pos="504"/>
        </w:tabs>
        <w:ind w:left="504" w:hanging="432"/>
      </w:pPr>
      <w:rPr>
        <w:snapToGrid/>
        <w:sz w:val="23"/>
        <w:szCs w:val="23"/>
      </w:rPr>
    </w:lvl>
  </w:abstractNum>
  <w:abstractNum w:abstractNumId="5" w15:restartNumberingAfterBreak="0">
    <w:nsid w:val="0648068A"/>
    <w:multiLevelType w:val="singleLevel"/>
    <w:tmpl w:val="02B6A505"/>
    <w:lvl w:ilvl="0">
      <w:start w:val="1"/>
      <w:numFmt w:val="decimal"/>
      <w:lvlText w:val="%1."/>
      <w:lvlJc w:val="left"/>
      <w:pPr>
        <w:tabs>
          <w:tab w:val="num" w:pos="792"/>
        </w:tabs>
        <w:ind w:left="792" w:hanging="648"/>
      </w:pPr>
      <w:rPr>
        <w:snapToGrid/>
        <w:sz w:val="23"/>
        <w:szCs w:val="23"/>
      </w:rPr>
    </w:lvl>
  </w:abstractNum>
  <w:abstractNum w:abstractNumId="6" w15:restartNumberingAfterBreak="0">
    <w:nsid w:val="0A8F3D5E"/>
    <w:multiLevelType w:val="singleLevel"/>
    <w:tmpl w:val="F09883E4"/>
    <w:lvl w:ilvl="0">
      <w:start w:val="1"/>
      <w:numFmt w:val="decimal"/>
      <w:pStyle w:val="FOFNumbered"/>
      <w:lvlText w:val="%1."/>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7"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AE347E"/>
    <w:multiLevelType w:val="multilevel"/>
    <w:tmpl w:val="6D0C06C2"/>
    <w:lvl w:ilvl="0">
      <w:start w:val="1"/>
      <w:numFmt w:val="upperRoman"/>
      <w:pStyle w:val="Heading1"/>
      <w:lvlText w:val="%1."/>
      <w:lvlJc w:val="center"/>
      <w:pPr>
        <w:tabs>
          <w:tab w:val="num" w:pos="3510"/>
        </w:tabs>
        <w:ind w:left="3150" w:firstLine="0"/>
      </w:pPr>
      <w:rPr>
        <w:rFonts w:ascii="Times New Roman" w:eastAsiaTheme="majorEastAsia" w:hAnsi="Times New Roman" w:cstheme="majorBidi"/>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9" w15:restartNumberingAfterBreak="0">
    <w:nsid w:val="429104D6"/>
    <w:multiLevelType w:val="hybridMultilevel"/>
    <w:tmpl w:val="7D3014CC"/>
    <w:lvl w:ilvl="0" w:tplc="166C8408">
      <w:start w:val="14"/>
      <w:numFmt w:val="decimal"/>
      <w:lvlText w:val="%1."/>
      <w:lvlJc w:val="left"/>
      <w:pPr>
        <w:tabs>
          <w:tab w:val="num" w:pos="936"/>
        </w:tabs>
        <w:ind w:left="936" w:hanging="720"/>
      </w:pPr>
      <w:rPr>
        <w:rFonts w:hint="default"/>
        <w:snapToGrid/>
        <w:spacing w:val="1"/>
        <w:sz w:val="23"/>
        <w:szCs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6B6E08"/>
    <w:multiLevelType w:val="hybridMultilevel"/>
    <w:tmpl w:val="BA96C458"/>
    <w:lvl w:ilvl="0" w:tplc="E33AC890">
      <w:start w:val="1"/>
      <w:numFmt w:val="decimal"/>
      <w:pStyle w:val="COLNumbered"/>
      <w:lvlText w:val="%1."/>
      <w:lvlJc w:val="left"/>
      <w:pPr>
        <w:ind w:left="720" w:hanging="360"/>
      </w:pPr>
      <w:rPr>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BF29B6"/>
    <w:multiLevelType w:val="hybridMultilevel"/>
    <w:tmpl w:val="E3F84914"/>
    <w:lvl w:ilvl="0" w:tplc="394EE95A">
      <w:start w:val="18"/>
      <w:numFmt w:val="decimal"/>
      <w:lvlText w:val="%1."/>
      <w:lvlJc w:val="left"/>
      <w:pPr>
        <w:tabs>
          <w:tab w:val="num" w:pos="720"/>
        </w:tabs>
        <w:ind w:left="720" w:hanging="720"/>
      </w:pPr>
      <w:rPr>
        <w:rFonts w:hint="default"/>
        <w:snapToGrid/>
        <w:spacing w:val="1"/>
        <w:sz w:val="23"/>
        <w:szCs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3"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7"/>
  </w:num>
  <w:num w:numId="2">
    <w:abstractNumId w:val="8"/>
  </w:num>
  <w:num w:numId="3">
    <w:abstractNumId w:val="6"/>
  </w:num>
  <w:num w:numId="4">
    <w:abstractNumId w:val="13"/>
  </w:num>
  <w:num w:numId="5">
    <w:abstractNumId w:val="8"/>
  </w:num>
  <w:num w:numId="6">
    <w:abstractNumId w:val="10"/>
  </w:num>
  <w:num w:numId="7">
    <w:abstractNumId w:val="12"/>
  </w:num>
  <w:num w:numId="8">
    <w:abstractNumId w:val="1"/>
  </w:num>
  <w:num w:numId="9">
    <w:abstractNumId w:val="1"/>
    <w:lvlOverride w:ilvl="0">
      <w:lvl w:ilvl="0">
        <w:numFmt w:val="decimal"/>
        <w:lvlText w:val="%1."/>
        <w:lvlJc w:val="left"/>
        <w:pPr>
          <w:tabs>
            <w:tab w:val="num" w:pos="576"/>
          </w:tabs>
          <w:ind w:left="576" w:hanging="432"/>
        </w:pPr>
        <w:rPr>
          <w:snapToGrid/>
          <w:spacing w:val="1"/>
          <w:sz w:val="23"/>
          <w:szCs w:val="23"/>
        </w:rPr>
      </w:lvl>
    </w:lvlOverride>
  </w:num>
  <w:num w:numId="10">
    <w:abstractNumId w:val="4"/>
  </w:num>
  <w:num w:numId="11">
    <w:abstractNumId w:val="5"/>
  </w:num>
  <w:num w:numId="12">
    <w:abstractNumId w:val="3"/>
  </w:num>
  <w:num w:numId="13">
    <w:abstractNumId w:val="10"/>
    <w:lvlOverride w:ilvl="0">
      <w:startOverride w:val="1"/>
    </w:lvlOverride>
  </w:num>
  <w:num w:numId="14">
    <w:abstractNumId w:val="2"/>
  </w:num>
  <w:num w:numId="15">
    <w:abstractNumId w:val="9"/>
  </w:num>
  <w:num w:numId="16">
    <w:abstractNumId w:val="6"/>
  </w:num>
  <w:num w:numId="17">
    <w:abstractNumId w:val="0"/>
  </w:num>
  <w:num w:numId="18">
    <w:abstractNumId w:val="6"/>
    <w:lvlOverride w:ilvl="0">
      <w:startOverride w:val="17"/>
    </w:lvlOverride>
  </w:num>
  <w:num w:numId="19">
    <w:abstractNumId w:val="11"/>
  </w:num>
  <w:num w:numId="20">
    <w:abstractNumId w:val="6"/>
    <w:lvlOverride w:ilvl="0">
      <w:startOverride w:val="2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1E28"/>
    <w:rsid w:val="000439E2"/>
    <w:rsid w:val="00086B29"/>
    <w:rsid w:val="000E5DBE"/>
    <w:rsid w:val="001169CA"/>
    <w:rsid w:val="00160DCD"/>
    <w:rsid w:val="001D4F4B"/>
    <w:rsid w:val="001E360C"/>
    <w:rsid w:val="00266F9F"/>
    <w:rsid w:val="002E2545"/>
    <w:rsid w:val="00312838"/>
    <w:rsid w:val="00433B5E"/>
    <w:rsid w:val="00487B87"/>
    <w:rsid w:val="004E082A"/>
    <w:rsid w:val="00541CBF"/>
    <w:rsid w:val="00586DCD"/>
    <w:rsid w:val="005C3512"/>
    <w:rsid w:val="00605891"/>
    <w:rsid w:val="0062202F"/>
    <w:rsid w:val="006538A9"/>
    <w:rsid w:val="00677B5E"/>
    <w:rsid w:val="007572FC"/>
    <w:rsid w:val="00781C19"/>
    <w:rsid w:val="0080046C"/>
    <w:rsid w:val="008248DC"/>
    <w:rsid w:val="00844D1A"/>
    <w:rsid w:val="008617AA"/>
    <w:rsid w:val="008738BF"/>
    <w:rsid w:val="008D1724"/>
    <w:rsid w:val="008F0998"/>
    <w:rsid w:val="00922E55"/>
    <w:rsid w:val="009727E0"/>
    <w:rsid w:val="009C1919"/>
    <w:rsid w:val="00A035EA"/>
    <w:rsid w:val="00A40798"/>
    <w:rsid w:val="00B22348"/>
    <w:rsid w:val="00B62B79"/>
    <w:rsid w:val="00B71CA8"/>
    <w:rsid w:val="00C54659"/>
    <w:rsid w:val="00D03394"/>
    <w:rsid w:val="00D1503F"/>
    <w:rsid w:val="00D451DC"/>
    <w:rsid w:val="00D706B4"/>
    <w:rsid w:val="00E83416"/>
    <w:rsid w:val="00EB3FB6"/>
    <w:rsid w:val="00ED04FC"/>
    <w:rsid w:val="00EE5DDA"/>
    <w:rsid w:val="00F01E28"/>
    <w:rsid w:val="00F22CF6"/>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B17FA9DC-48CB-464C-91D4-73C4F63A5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numPr>
        <w:numId w:val="16"/>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customStyle="1" w:styleId="FilePath">
    <w:name w:val="File Path"/>
    <w:basedOn w:val="Normal"/>
    <w:link w:val="FilePathChar"/>
    <w:qFormat/>
    <w:rsid w:val="00844D1A"/>
    <w:pPr>
      <w:spacing w:before="120"/>
      <w:jc w:val="both"/>
    </w:pPr>
    <w:rPr>
      <w:rFonts w:eastAsia="Times New Roman"/>
      <w:sz w:val="16"/>
      <w:szCs w:val="20"/>
      <w:lang w:eastAsia="zh-TW"/>
    </w:rPr>
  </w:style>
  <w:style w:type="character" w:customStyle="1" w:styleId="FilePathChar">
    <w:name w:val="File Path Char"/>
    <w:basedOn w:val="DefaultParagraphFont"/>
    <w:link w:val="FilePath"/>
    <w:rsid w:val="00844D1A"/>
    <w:rPr>
      <w:rFonts w:eastAsia="Times New Roman"/>
      <w:sz w:val="16"/>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DC5A6-4956-45A6-B5C5-184BB99A1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108</TotalTime>
  <Pages>4</Pages>
  <Words>924</Words>
  <Characters>5273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6185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Shockey, Kathy</dc:creator>
  <cp:keywords/>
  <dc:description/>
  <cp:lastModifiedBy>Frazzell, Stephanie</cp:lastModifiedBy>
  <cp:revision>12</cp:revision>
  <cp:lastPrinted>2016-06-10T17:11:00Z</cp:lastPrinted>
  <dcterms:created xsi:type="dcterms:W3CDTF">2016-06-09T20:07:00Z</dcterms:created>
  <dcterms:modified xsi:type="dcterms:W3CDTF">2016-06-10T21:24:00Z</dcterms:modified>
</cp:coreProperties>
</file>